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256.5pt">
            <v:imagedata r:id="rId7" r:href="rId8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26" type="#_x0000_t75" style="width:229.5pt;height:192pt">
            <v:imagedata r:id="rId9" r:href="rId10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27" type="#_x0000_t75" style="width:233.25pt;height:196.5pt">
            <v:imagedata r:id="rId11" r:href="rId12"/>
          </v:shape>
        </w:pict>
      </w:r>
    </w:p>
    <w:p w:rsidR="004B289F" w:rsidRDefault="004B289F" w:rsidP="006A5CCB">
      <w:pPr>
        <w:pStyle w:val="NormalWeb"/>
        <w:rPr>
          <w:rFonts w:ascii="Verdana" w:hAnsi="Verdana"/>
          <w:b/>
          <w:sz w:val="18"/>
          <w:szCs w:val="18"/>
        </w:rPr>
      </w:pPr>
    </w:p>
    <w:p w:rsidR="004B289F" w:rsidRDefault="004B289F" w:rsidP="006A5CCB"/>
    <w:p w:rsidR="004B289F" w:rsidRDefault="004B289F" w:rsidP="006A5CCB"/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28" type="#_x0000_t75" style="width:231.75pt;height:182.25pt">
            <v:imagedata r:id="rId13" r:href="rId14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29" type="#_x0000_t75" style="width:231.75pt;height:353.25pt">
            <v:imagedata r:id="rId15" r:href="rId16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0" type="#_x0000_t75" style="width:233.25pt;height:209.25pt">
            <v:imagedata r:id="rId17" r:href="rId18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1" type="#_x0000_t75" style="width:231.75pt;height:369pt">
            <v:imagedata r:id="rId19" r:href="rId20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2" type="#_x0000_t75" style="width:233.25pt;height:195pt">
            <v:imagedata r:id="rId21" r:href="rId22"/>
          </v:shape>
        </w:pict>
      </w:r>
    </w:p>
    <w:p w:rsidR="004B289F" w:rsidRDefault="004B289F" w:rsidP="006A5CCB">
      <w:pPr>
        <w:pStyle w:val="NormalWeb"/>
        <w:rPr>
          <w:rFonts w:ascii="Verdana" w:hAnsi="Verdana"/>
          <w:b/>
          <w:sz w:val="18"/>
          <w:szCs w:val="18"/>
        </w:rPr>
      </w:pPr>
    </w:p>
    <w:p w:rsidR="004B289F" w:rsidRDefault="004B289F" w:rsidP="006A5CCB"/>
    <w:p w:rsidR="004B289F" w:rsidRDefault="004B289F" w:rsidP="006A5CCB"/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3" type="#_x0000_t75" style="width:234pt;height:235.5pt">
            <v:imagedata r:id="rId23" r:href="rId24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4" type="#_x0000_t75" style="width:232.5pt;height:202.5pt">
            <v:imagedata r:id="rId25" r:href="rId26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5" type="#_x0000_t75" style="width:234pt;height:255pt">
            <v:imagedata r:id="rId27" r:href="rId28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6" type="#_x0000_t75" style="width:230.25pt;height:182.25pt">
            <v:imagedata r:id="rId29" r:href="rId30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7" type="#_x0000_t75" style="width:234pt;height:175.5pt">
            <v:imagedata r:id="rId31" r:href="rId32"/>
          </v:shape>
        </w:pict>
      </w:r>
    </w:p>
    <w:p w:rsidR="004B289F" w:rsidRDefault="004B289F" w:rsidP="006A5CCB"/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8" type="#_x0000_t75" style="width:231.75pt;height:329.25pt">
            <v:imagedata r:id="rId33" r:href="rId34"/>
          </v:shape>
        </w:pict>
      </w:r>
    </w:p>
    <w:p w:rsidR="004B289F" w:rsidRDefault="004B289F" w:rsidP="006A5CCB"/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39" type="#_x0000_t75" style="width:234pt;height:265.5pt">
            <v:imagedata r:id="rId35" r:href="rId36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40" type="#_x0000_t75" style="width:233.25pt;height:341.25pt">
            <v:imagedata r:id="rId37" r:href="rId38"/>
          </v:shape>
        </w:pict>
      </w:r>
    </w:p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41" type="#_x0000_t75" style="width:231.75pt;height:261pt">
            <v:imagedata r:id="rId39" r:href="rId40"/>
          </v:shape>
        </w:pict>
      </w:r>
    </w:p>
    <w:p w:rsidR="004B289F" w:rsidRDefault="004B289F" w:rsidP="006A5CCB"/>
    <w:p w:rsidR="004B289F" w:rsidRDefault="004B289F" w:rsidP="006A5CCB"/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42" type="#_x0000_t75" style="width:232.5pt;height:171pt">
            <v:imagedata r:id="rId41" r:href="rId42"/>
          </v:shape>
        </w:pict>
      </w:r>
    </w:p>
    <w:p w:rsidR="004B289F" w:rsidRDefault="004B289F" w:rsidP="006A5CCB">
      <w:pPr>
        <w:pStyle w:val="NormalWeb"/>
        <w:rPr>
          <w:rFonts w:ascii="Verdana" w:hAnsi="Verdana"/>
          <w:b/>
          <w:sz w:val="18"/>
          <w:szCs w:val="18"/>
        </w:rPr>
      </w:pPr>
    </w:p>
    <w:p w:rsidR="004B289F" w:rsidRDefault="004B289F" w:rsidP="006A5CCB"/>
    <w:p w:rsidR="004B289F" w:rsidRDefault="004B289F" w:rsidP="006A5CCB"/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43" type="#_x0000_t75" style="width:231pt;height:252.75pt">
            <v:imagedata r:id="rId43" r:href="rId44"/>
          </v:shape>
        </w:pict>
      </w:r>
    </w:p>
    <w:p w:rsidR="004B289F" w:rsidRDefault="004B289F" w:rsidP="006A5CCB">
      <w:pPr>
        <w:pStyle w:val="NormalWeb"/>
        <w:rPr>
          <w:rFonts w:ascii="Verdana" w:hAnsi="Verdana"/>
          <w:b/>
          <w:sz w:val="18"/>
          <w:szCs w:val="18"/>
        </w:rPr>
      </w:pPr>
    </w:p>
    <w:p w:rsidR="004B289F" w:rsidRDefault="004B289F" w:rsidP="006A5CCB"/>
    <w:p w:rsidR="004B289F" w:rsidRDefault="004B289F" w:rsidP="006A5CCB"/>
    <w:p w:rsidR="004B289F" w:rsidRDefault="004B289F" w:rsidP="006A5CCB">
      <w:pPr>
        <w:numPr>
          <w:ilvl w:val="0"/>
          <w:numId w:val="1"/>
        </w:numPr>
        <w:rPr>
          <w:b/>
        </w:rPr>
      </w:pPr>
      <w:r>
        <w:rPr>
          <w:b/>
        </w:rPr>
        <w:br/>
      </w:r>
      <w:r w:rsidRPr="008726EC">
        <w:rPr>
          <w:b/>
        </w:rPr>
        <w:pict>
          <v:shape id="_x0000_i1044" type="#_x0000_t75" style="width:231.75pt;height:205.5pt">
            <v:imagedata r:id="rId45" r:href="rId46"/>
          </v:shape>
        </w:pict>
      </w:r>
    </w:p>
    <w:p w:rsidR="004B289F" w:rsidRDefault="004B289F" w:rsidP="006A5CCB">
      <w:pPr>
        <w:pStyle w:val="NormalWeb"/>
        <w:rPr>
          <w:rFonts w:ascii="Verdana" w:hAnsi="Verdana"/>
          <w:sz w:val="18"/>
          <w:szCs w:val="18"/>
        </w:rPr>
      </w:pPr>
    </w:p>
    <w:tbl>
      <w:tblPr>
        <w:tblW w:w="4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562"/>
        <w:gridCol w:w="575"/>
        <w:gridCol w:w="564"/>
        <w:gridCol w:w="575"/>
        <w:gridCol w:w="564"/>
        <w:gridCol w:w="575"/>
        <w:gridCol w:w="563"/>
      </w:tblGrid>
      <w:tr w:rsidR="004B289F" w:rsidTr="00B86016">
        <w:trPr>
          <w:trHeight w:val="277"/>
          <w:jc w:val="center"/>
        </w:trPr>
        <w:tc>
          <w:tcPr>
            <w:tcW w:w="4639" w:type="dxa"/>
            <w:gridSpan w:val="8"/>
            <w:shd w:val="clear" w:color="auto" w:fill="C0C0C0"/>
            <w:vAlign w:val="center"/>
          </w:tcPr>
          <w:p w:rsidR="004B289F" w:rsidRPr="00B86016" w:rsidRDefault="004B289F" w:rsidP="00B86016">
            <w:pPr>
              <w:jc w:val="center"/>
              <w:rPr>
                <w:b/>
              </w:rPr>
            </w:pPr>
            <w:r w:rsidRPr="00B86016">
              <w:rPr>
                <w:b/>
              </w:rPr>
              <w:t>CEVAP ANAHATARI</w:t>
            </w:r>
          </w:p>
        </w:tc>
      </w:tr>
      <w:tr w:rsidR="004B289F" w:rsidTr="00B86016">
        <w:trPr>
          <w:trHeight w:val="263"/>
          <w:jc w:val="center"/>
        </w:trPr>
        <w:tc>
          <w:tcPr>
            <w:tcW w:w="579" w:type="dxa"/>
            <w:shd w:val="clear" w:color="auto" w:fill="E0E0E0"/>
          </w:tcPr>
          <w:p w:rsidR="004B289F" w:rsidRDefault="004B289F" w:rsidP="00B86016">
            <w:pPr>
              <w:tabs>
                <w:tab w:val="left" w:pos="705"/>
              </w:tabs>
            </w:pPr>
            <w:r>
              <w:rPr>
                <w:rStyle w:val="style111"/>
              </w:rPr>
              <w:t xml:space="preserve">1.   </w:t>
            </w:r>
          </w:p>
        </w:tc>
        <w:tc>
          <w:tcPr>
            <w:tcW w:w="580" w:type="dxa"/>
          </w:tcPr>
          <w:p w:rsidR="004B289F" w:rsidRDefault="004B289F" w:rsidP="00BC0096">
            <w:r>
              <w:t>B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2.</w:t>
            </w:r>
          </w:p>
        </w:tc>
        <w:tc>
          <w:tcPr>
            <w:tcW w:w="580" w:type="dxa"/>
          </w:tcPr>
          <w:p w:rsidR="004B289F" w:rsidRDefault="004B289F" w:rsidP="00BC0096">
            <w:r>
              <w:t>C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3.</w:t>
            </w:r>
          </w:p>
        </w:tc>
        <w:tc>
          <w:tcPr>
            <w:tcW w:w="580" w:type="dxa"/>
          </w:tcPr>
          <w:p w:rsidR="004B289F" w:rsidRDefault="004B289F" w:rsidP="00BC0096">
            <w:r>
              <w:t>B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4.</w:t>
            </w:r>
          </w:p>
        </w:tc>
        <w:tc>
          <w:tcPr>
            <w:tcW w:w="580" w:type="dxa"/>
          </w:tcPr>
          <w:p w:rsidR="004B289F" w:rsidRDefault="004B289F" w:rsidP="00BC0096">
            <w:r>
              <w:t>A</w:t>
            </w:r>
          </w:p>
        </w:tc>
      </w:tr>
      <w:tr w:rsidR="004B289F" w:rsidTr="00B86016">
        <w:trPr>
          <w:trHeight w:val="263"/>
          <w:jc w:val="center"/>
        </w:trPr>
        <w:tc>
          <w:tcPr>
            <w:tcW w:w="579" w:type="dxa"/>
            <w:shd w:val="clear" w:color="auto" w:fill="E0E0E0"/>
          </w:tcPr>
          <w:p w:rsidR="004B289F" w:rsidRDefault="004B289F" w:rsidP="00B86016">
            <w:pPr>
              <w:tabs>
                <w:tab w:val="left" w:pos="705"/>
              </w:tabs>
            </w:pPr>
            <w:r>
              <w:rPr>
                <w:rStyle w:val="style111"/>
              </w:rPr>
              <w:t xml:space="preserve">5.   </w:t>
            </w:r>
          </w:p>
        </w:tc>
        <w:tc>
          <w:tcPr>
            <w:tcW w:w="580" w:type="dxa"/>
          </w:tcPr>
          <w:p w:rsidR="004B289F" w:rsidRDefault="004B289F" w:rsidP="00BC0096">
            <w:r>
              <w:t>B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6.</w:t>
            </w:r>
          </w:p>
        </w:tc>
        <w:tc>
          <w:tcPr>
            <w:tcW w:w="580" w:type="dxa"/>
          </w:tcPr>
          <w:p w:rsidR="004B289F" w:rsidRDefault="004B289F" w:rsidP="00BC0096">
            <w:r>
              <w:t>D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7.</w:t>
            </w:r>
          </w:p>
        </w:tc>
        <w:tc>
          <w:tcPr>
            <w:tcW w:w="580" w:type="dxa"/>
          </w:tcPr>
          <w:p w:rsidR="004B289F" w:rsidRDefault="004B289F" w:rsidP="00BC0096">
            <w:r>
              <w:t>C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8.</w:t>
            </w:r>
          </w:p>
        </w:tc>
        <w:tc>
          <w:tcPr>
            <w:tcW w:w="580" w:type="dxa"/>
          </w:tcPr>
          <w:p w:rsidR="004B289F" w:rsidRDefault="004B289F" w:rsidP="00BC0096">
            <w:r>
              <w:t>A</w:t>
            </w:r>
          </w:p>
        </w:tc>
      </w:tr>
      <w:tr w:rsidR="004B289F" w:rsidTr="00B86016">
        <w:trPr>
          <w:trHeight w:val="263"/>
          <w:jc w:val="center"/>
        </w:trPr>
        <w:tc>
          <w:tcPr>
            <w:tcW w:w="579" w:type="dxa"/>
            <w:shd w:val="clear" w:color="auto" w:fill="E0E0E0"/>
          </w:tcPr>
          <w:p w:rsidR="004B289F" w:rsidRDefault="004B289F" w:rsidP="00B86016">
            <w:pPr>
              <w:tabs>
                <w:tab w:val="left" w:pos="705"/>
              </w:tabs>
            </w:pPr>
            <w:r>
              <w:rPr>
                <w:rStyle w:val="style111"/>
              </w:rPr>
              <w:t xml:space="preserve">9.   </w:t>
            </w:r>
          </w:p>
        </w:tc>
        <w:tc>
          <w:tcPr>
            <w:tcW w:w="580" w:type="dxa"/>
          </w:tcPr>
          <w:p w:rsidR="004B289F" w:rsidRDefault="004B289F" w:rsidP="00BC0096">
            <w:r>
              <w:t>A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10.</w:t>
            </w:r>
          </w:p>
        </w:tc>
        <w:tc>
          <w:tcPr>
            <w:tcW w:w="580" w:type="dxa"/>
          </w:tcPr>
          <w:p w:rsidR="004B289F" w:rsidRDefault="004B289F" w:rsidP="00BC0096">
            <w:r>
              <w:t>D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11.</w:t>
            </w:r>
          </w:p>
        </w:tc>
        <w:tc>
          <w:tcPr>
            <w:tcW w:w="580" w:type="dxa"/>
          </w:tcPr>
          <w:p w:rsidR="004B289F" w:rsidRDefault="004B289F" w:rsidP="00BC0096">
            <w:r>
              <w:t>D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12.</w:t>
            </w:r>
          </w:p>
        </w:tc>
        <w:tc>
          <w:tcPr>
            <w:tcW w:w="580" w:type="dxa"/>
          </w:tcPr>
          <w:p w:rsidR="004B289F" w:rsidRDefault="004B289F" w:rsidP="00BC0096">
            <w:r>
              <w:t>A</w:t>
            </w:r>
          </w:p>
        </w:tc>
      </w:tr>
      <w:tr w:rsidR="004B289F" w:rsidTr="00B86016">
        <w:trPr>
          <w:trHeight w:val="263"/>
          <w:jc w:val="center"/>
        </w:trPr>
        <w:tc>
          <w:tcPr>
            <w:tcW w:w="579" w:type="dxa"/>
            <w:shd w:val="clear" w:color="auto" w:fill="E0E0E0"/>
          </w:tcPr>
          <w:p w:rsidR="004B289F" w:rsidRDefault="004B289F" w:rsidP="00B86016">
            <w:pPr>
              <w:tabs>
                <w:tab w:val="left" w:pos="705"/>
              </w:tabs>
            </w:pPr>
            <w:r>
              <w:rPr>
                <w:rStyle w:val="style111"/>
              </w:rPr>
              <w:t xml:space="preserve">13.   </w:t>
            </w:r>
          </w:p>
        </w:tc>
        <w:tc>
          <w:tcPr>
            <w:tcW w:w="580" w:type="dxa"/>
          </w:tcPr>
          <w:p w:rsidR="004B289F" w:rsidRDefault="004B289F" w:rsidP="00BC0096">
            <w:r>
              <w:t>C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14.</w:t>
            </w:r>
          </w:p>
        </w:tc>
        <w:tc>
          <w:tcPr>
            <w:tcW w:w="580" w:type="dxa"/>
          </w:tcPr>
          <w:p w:rsidR="004B289F" w:rsidRDefault="004B289F" w:rsidP="00BC0096">
            <w:r>
              <w:t>D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15.</w:t>
            </w:r>
          </w:p>
        </w:tc>
        <w:tc>
          <w:tcPr>
            <w:tcW w:w="580" w:type="dxa"/>
          </w:tcPr>
          <w:p w:rsidR="004B289F" w:rsidRDefault="004B289F" w:rsidP="00BC0096">
            <w:r>
              <w:t>D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16.</w:t>
            </w:r>
          </w:p>
        </w:tc>
        <w:tc>
          <w:tcPr>
            <w:tcW w:w="580" w:type="dxa"/>
          </w:tcPr>
          <w:p w:rsidR="004B289F" w:rsidRDefault="004B289F" w:rsidP="00BC0096">
            <w:r>
              <w:t>B</w:t>
            </w:r>
          </w:p>
        </w:tc>
      </w:tr>
      <w:tr w:rsidR="004B289F" w:rsidTr="00B86016">
        <w:trPr>
          <w:trHeight w:val="263"/>
          <w:jc w:val="center"/>
        </w:trPr>
        <w:tc>
          <w:tcPr>
            <w:tcW w:w="579" w:type="dxa"/>
            <w:shd w:val="clear" w:color="auto" w:fill="E0E0E0"/>
          </w:tcPr>
          <w:p w:rsidR="004B289F" w:rsidRDefault="004B289F" w:rsidP="00B86016">
            <w:pPr>
              <w:tabs>
                <w:tab w:val="left" w:pos="705"/>
              </w:tabs>
            </w:pPr>
            <w:r>
              <w:rPr>
                <w:rStyle w:val="style111"/>
              </w:rPr>
              <w:t xml:space="preserve">17.   </w:t>
            </w:r>
          </w:p>
        </w:tc>
        <w:tc>
          <w:tcPr>
            <w:tcW w:w="580" w:type="dxa"/>
          </w:tcPr>
          <w:p w:rsidR="004B289F" w:rsidRDefault="004B289F" w:rsidP="00BC0096">
            <w:r>
              <w:t>A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18.</w:t>
            </w:r>
          </w:p>
        </w:tc>
        <w:tc>
          <w:tcPr>
            <w:tcW w:w="580" w:type="dxa"/>
          </w:tcPr>
          <w:p w:rsidR="004B289F" w:rsidRDefault="004B289F" w:rsidP="00BC0096">
            <w:r>
              <w:t>C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19.</w:t>
            </w:r>
          </w:p>
        </w:tc>
        <w:tc>
          <w:tcPr>
            <w:tcW w:w="580" w:type="dxa"/>
          </w:tcPr>
          <w:p w:rsidR="004B289F" w:rsidRDefault="004B289F" w:rsidP="00BC0096">
            <w:r>
              <w:t>B</w:t>
            </w:r>
          </w:p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20.</w:t>
            </w:r>
          </w:p>
        </w:tc>
        <w:tc>
          <w:tcPr>
            <w:tcW w:w="580" w:type="dxa"/>
          </w:tcPr>
          <w:p w:rsidR="004B289F" w:rsidRDefault="004B289F" w:rsidP="00BC0096">
            <w:r>
              <w:t>B</w:t>
            </w:r>
          </w:p>
        </w:tc>
      </w:tr>
      <w:tr w:rsidR="004B289F" w:rsidTr="00B86016">
        <w:trPr>
          <w:trHeight w:val="263"/>
          <w:jc w:val="center"/>
        </w:trPr>
        <w:tc>
          <w:tcPr>
            <w:tcW w:w="579" w:type="dxa"/>
            <w:shd w:val="clear" w:color="auto" w:fill="E0E0E0"/>
          </w:tcPr>
          <w:p w:rsidR="004B289F" w:rsidRDefault="004B289F" w:rsidP="00B86016">
            <w:pPr>
              <w:tabs>
                <w:tab w:val="left" w:pos="705"/>
              </w:tabs>
            </w:pPr>
            <w:r>
              <w:rPr>
                <w:rStyle w:val="style111"/>
              </w:rPr>
              <w:t xml:space="preserve">21.   </w:t>
            </w:r>
          </w:p>
        </w:tc>
        <w:tc>
          <w:tcPr>
            <w:tcW w:w="580" w:type="dxa"/>
          </w:tcPr>
          <w:p w:rsidR="004B289F" w:rsidRDefault="004B289F" w:rsidP="00BC0096"/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22.</w:t>
            </w:r>
          </w:p>
        </w:tc>
        <w:tc>
          <w:tcPr>
            <w:tcW w:w="580" w:type="dxa"/>
          </w:tcPr>
          <w:p w:rsidR="004B289F" w:rsidRDefault="004B289F" w:rsidP="00BC0096"/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23.</w:t>
            </w:r>
          </w:p>
        </w:tc>
        <w:tc>
          <w:tcPr>
            <w:tcW w:w="580" w:type="dxa"/>
          </w:tcPr>
          <w:p w:rsidR="004B289F" w:rsidRDefault="004B289F" w:rsidP="00BC0096"/>
        </w:tc>
        <w:tc>
          <w:tcPr>
            <w:tcW w:w="580" w:type="dxa"/>
            <w:shd w:val="clear" w:color="auto" w:fill="E0E0E0"/>
          </w:tcPr>
          <w:p w:rsidR="004B289F" w:rsidRDefault="004B289F" w:rsidP="00BC0096">
            <w:r>
              <w:t>24.</w:t>
            </w:r>
          </w:p>
        </w:tc>
        <w:tc>
          <w:tcPr>
            <w:tcW w:w="580" w:type="dxa"/>
          </w:tcPr>
          <w:p w:rsidR="004B289F" w:rsidRDefault="004B289F" w:rsidP="00BC0096"/>
        </w:tc>
      </w:tr>
    </w:tbl>
    <w:p w:rsidR="004B289F" w:rsidRDefault="004B289F" w:rsidP="006A5CCB">
      <w:pPr>
        <w:rPr>
          <w:rFonts w:ascii="Times New Roman" w:hAnsi="Times New Roman"/>
          <w:sz w:val="24"/>
          <w:szCs w:val="24"/>
        </w:rPr>
      </w:pPr>
    </w:p>
    <w:p w:rsidR="004B289F" w:rsidRDefault="004B289F"/>
    <w:sectPr w:rsidR="004B289F" w:rsidSect="002E7949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417" w:right="746" w:bottom="1417" w:left="1080" w:header="708" w:footer="708" w:gutter="0"/>
      <w:cols w:num="2" w:sep="1" w:space="708" w:equalWidth="0">
        <w:col w:w="4860" w:space="180"/>
        <w:col w:w="50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89F" w:rsidRDefault="004B289F">
      <w:r>
        <w:separator/>
      </w:r>
    </w:p>
  </w:endnote>
  <w:endnote w:type="continuationSeparator" w:id="0">
    <w:p w:rsidR="004B289F" w:rsidRDefault="004B2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9F" w:rsidRDefault="004B28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9F" w:rsidRDefault="004B289F">
    <w:pPr>
      <w:pStyle w:val="Footer"/>
    </w:pPr>
    <w:r>
      <w:rPr>
        <w:rFonts w:ascii="Tahoma" w:hAnsi="Tahoma" w:cs="Tahoma"/>
        <w:b/>
        <w:sz w:val="20"/>
        <w:szCs w:val="20"/>
      </w:rPr>
      <w:t xml:space="preserve">Hazırlayan: </w:t>
    </w:r>
    <w:r w:rsidRPr="00FB02D6">
      <w:rPr>
        <w:rFonts w:ascii="Tahoma" w:hAnsi="Tahoma" w:cs="Tahoma"/>
        <w:b/>
        <w:sz w:val="20"/>
        <w:szCs w:val="20"/>
      </w:rPr>
      <w:t>Sedat GÜNGÖR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  </w:t>
    </w:r>
    <w:r>
      <w:rPr>
        <w:rStyle w:val="PageNumber"/>
        <w:b/>
        <w:i/>
      </w:rPr>
      <w:t>Diğer Sayfaya Geçiniz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9F" w:rsidRDefault="004B28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89F" w:rsidRDefault="004B289F">
      <w:r>
        <w:separator/>
      </w:r>
    </w:p>
  </w:footnote>
  <w:footnote w:type="continuationSeparator" w:id="0">
    <w:p w:rsidR="004B289F" w:rsidRDefault="004B2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9F" w:rsidRDefault="004B28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9F" w:rsidRPr="006A5CCB" w:rsidRDefault="004B289F" w:rsidP="006A5CCB">
    <w:pPr>
      <w:pStyle w:val="Header"/>
      <w:rPr>
        <w:b/>
        <w:i/>
      </w:rPr>
    </w:pPr>
    <w:r w:rsidRPr="006A5CCB">
      <w:rPr>
        <w:b/>
        <w:i/>
      </w:rPr>
      <w:t>8. Sınıf 2014 TEOG Öncesi Genel Tarama 2</w:t>
    </w:r>
    <w:r>
      <w:rPr>
        <w:b/>
        <w:i/>
      </w:rPr>
      <w:t xml:space="preserve">          </w:t>
    </w:r>
    <w:r>
      <w:t xml:space="preserve">Online sınav hali  </w:t>
    </w:r>
    <w:r>
      <w:rPr>
        <w:b/>
        <w:i/>
      </w:rPr>
      <w:t xml:space="preserve">    </w:t>
    </w:r>
    <w:r w:rsidRPr="006A5CCB">
      <w:rPr>
        <w:b/>
        <w:i/>
      </w:rPr>
      <w:t>http://goo.gl/foVyc4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9F" w:rsidRDefault="004B28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C2C26"/>
    <w:multiLevelType w:val="hybridMultilevel"/>
    <w:tmpl w:val="1DAE000E"/>
    <w:lvl w:ilvl="0" w:tplc="8C4CD8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152C9F0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CCB"/>
    <w:rsid w:val="00033EE0"/>
    <w:rsid w:val="000F1CED"/>
    <w:rsid w:val="001704A8"/>
    <w:rsid w:val="002E7949"/>
    <w:rsid w:val="002F4A32"/>
    <w:rsid w:val="004B289F"/>
    <w:rsid w:val="00577F07"/>
    <w:rsid w:val="005C3CB1"/>
    <w:rsid w:val="006A5CCB"/>
    <w:rsid w:val="007441DD"/>
    <w:rsid w:val="008726EC"/>
    <w:rsid w:val="00963A4F"/>
    <w:rsid w:val="00B86016"/>
    <w:rsid w:val="00BB2AB0"/>
    <w:rsid w:val="00BC0096"/>
    <w:rsid w:val="00CA1A42"/>
    <w:rsid w:val="00E91BBF"/>
    <w:rsid w:val="00FB0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CCB"/>
    <w:rPr>
      <w:rFonts w:ascii="Verdana" w:hAnsi="Verdana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5CC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26EC"/>
    <w:rPr>
      <w:rFonts w:ascii="Verdana" w:hAnsi="Verdan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A5C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26EC"/>
    <w:rPr>
      <w:rFonts w:ascii="Verdana" w:hAnsi="Verdana" w:cs="Times New Roman"/>
      <w:sz w:val="18"/>
      <w:szCs w:val="18"/>
    </w:rPr>
  </w:style>
  <w:style w:type="table" w:styleId="TableGrid">
    <w:name w:val="Table Grid"/>
    <w:basedOn w:val="TableNormal"/>
    <w:uiPriority w:val="99"/>
    <w:rsid w:val="006A5CCB"/>
    <w:rPr>
      <w:rFonts w:ascii="Verdana" w:hAnsi="Verdana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A5CC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tyle111">
    <w:name w:val="style111"/>
    <w:basedOn w:val="DefaultParagraphFont"/>
    <w:uiPriority w:val="99"/>
    <w:rsid w:val="006A5CCB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6A5CC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http://www.fenokulu.net/konutesti/applications/yonetici/sayfalar/resim_bul.php?soru_bul=1&amp;soru_no=13700" TargetMode="External"/><Relationship Id="rId26" Type="http://schemas.openxmlformats.org/officeDocument/2006/relationships/image" Target="http://www.fenokulu.net/konutesti/applications/yonetici/sayfalar/resim_bul.php?soru_bul=1&amp;soru_no=13705" TargetMode="External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image" Target="http://www.fenokulu.net/konutesti/applications/yonetici/sayfalar/resim_bul.php?soru_bul=1&amp;soru_no=13709" TargetMode="External"/><Relationship Id="rId42" Type="http://schemas.openxmlformats.org/officeDocument/2006/relationships/image" Target="http://www.fenokulu.net/konutesti/applications/yonetici/sayfalar/resim_bul.php?soru_bul=1&amp;soru_no=13713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http://www.fenokulu.net/konutesti/applications/yonetici/sayfalar/resim_bul.php?soru_bul=1&amp;soru_no=13697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image" Target="http://www.fenokulu.net/konutesti/applications/yonetici/sayfalar/resim_bul.php?soru_bul=1&amp;soru_no=13711" TargetMode="External"/><Relationship Id="rId46" Type="http://schemas.openxmlformats.org/officeDocument/2006/relationships/image" Target="http://www.fenokulu.net/konutesti/applications/yonetici/sayfalar/resim_bul.php?soru_bul=1&amp;soru_no=13715" TargetMode="External"/><Relationship Id="rId2" Type="http://schemas.openxmlformats.org/officeDocument/2006/relationships/styles" Target="styles.xml"/><Relationship Id="rId16" Type="http://schemas.openxmlformats.org/officeDocument/2006/relationships/image" Target="http://www.fenokulu.net/konutesti/applications/yonetici/sayfalar/resim_bul.php?soru_bul=1&amp;soru_no=13699" TargetMode="External"/><Relationship Id="rId20" Type="http://schemas.openxmlformats.org/officeDocument/2006/relationships/image" Target="http://www.fenokulu.net/konutesti/applications/yonetici/sayfalar/resim_bul.php?soru_bul=1&amp;soru_no=13701" TargetMode="External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http://www.fenokulu.net/konutesti/applications/yonetici/sayfalar/resim_bul.php?soru_bul=1&amp;soru_no=13704" TargetMode="External"/><Relationship Id="rId32" Type="http://schemas.openxmlformats.org/officeDocument/2006/relationships/image" Target="http://www.fenokulu.net/konutesti/applications/yonetici/sayfalar/resim_bul.php?soru_bul=1&amp;soru_no=13708" TargetMode="External"/><Relationship Id="rId37" Type="http://schemas.openxmlformats.org/officeDocument/2006/relationships/image" Target="media/image16.png"/><Relationship Id="rId40" Type="http://schemas.openxmlformats.org/officeDocument/2006/relationships/image" Target="http://www.fenokulu.net/konutesti/applications/yonetici/sayfalar/resim_bul.php?soru_bul=1&amp;soru_no=13712" TargetMode="External"/><Relationship Id="rId45" Type="http://schemas.openxmlformats.org/officeDocument/2006/relationships/image" Target="media/image20.pn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http://www.fenokulu.net/konutesti/applications/yonetici/sayfalar/resim_bul.php?soru_bul=1&amp;soru_no=13706" TargetMode="External"/><Relationship Id="rId36" Type="http://schemas.openxmlformats.org/officeDocument/2006/relationships/image" Target="http://www.fenokulu.net/konutesti/applications/yonetici/sayfalar/resim_bul.php?soru_bul=1&amp;soru_no=13710" TargetMode="External"/><Relationship Id="rId49" Type="http://schemas.openxmlformats.org/officeDocument/2006/relationships/footer" Target="footer1.xml"/><Relationship Id="rId10" Type="http://schemas.openxmlformats.org/officeDocument/2006/relationships/image" Target="http://www.fenokulu.net/konutesti/applications/yonetici/sayfalar/resim_bul.php?soru_bul=1&amp;soru_no=13696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image" Target="http://www.fenokulu.net/konutesti/applications/yonetici/sayfalar/resim_bul.php?soru_bul=1&amp;soru_no=13714" TargetMode="External"/><Relationship Id="rId52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://www.fenokulu.net/konutesti/applications/yonetici/sayfalar/resim_bul.php?soru_bul=1&amp;soru_no=13698" TargetMode="External"/><Relationship Id="rId22" Type="http://schemas.openxmlformats.org/officeDocument/2006/relationships/image" Target="http://www.fenokulu.net/konutesti/applications/yonetici/sayfalar/resim_bul.php?soru_bul=1&amp;soru_no=13703" TargetMode="External"/><Relationship Id="rId27" Type="http://schemas.openxmlformats.org/officeDocument/2006/relationships/image" Target="media/image11.png"/><Relationship Id="rId30" Type="http://schemas.openxmlformats.org/officeDocument/2006/relationships/image" Target="http://www.fenokulu.net/konutesti/applications/yonetici/sayfalar/resim_bul.php?soru_bul=1&amp;soru_no=13707" TargetMode="External"/><Relationship Id="rId35" Type="http://schemas.openxmlformats.org/officeDocument/2006/relationships/image" Target="media/image15.png"/><Relationship Id="rId43" Type="http://schemas.openxmlformats.org/officeDocument/2006/relationships/image" Target="media/image19.png"/><Relationship Id="rId48" Type="http://schemas.openxmlformats.org/officeDocument/2006/relationships/header" Target="header2.xml"/><Relationship Id="rId8" Type="http://schemas.openxmlformats.org/officeDocument/2006/relationships/image" Target="http://www.fenokulu.net/konutesti/applications/yonetici/sayfalar/resim_bul.php?soru_bul=1&amp;soru_no=13702" TargetMode="External"/><Relationship Id="rId5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470</Words>
  <Characters>2681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fatih</dc:creator>
  <cp:keywords/>
  <dc:description/>
  <cp:lastModifiedBy>fatih</cp:lastModifiedBy>
  <cp:revision>4</cp:revision>
  <dcterms:created xsi:type="dcterms:W3CDTF">2014-02-14T09:29:00Z</dcterms:created>
  <dcterms:modified xsi:type="dcterms:W3CDTF">2014-02-17T19:30:00Z</dcterms:modified>
</cp:coreProperties>
</file>